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88" w:rsidRDefault="00F27688" w:rsidP="00F27688">
      <w:pPr>
        <w:autoSpaceDE w:val="0"/>
        <w:autoSpaceDN w:val="0"/>
        <w:adjustRightInd w:val="0"/>
        <w:spacing w:line="192" w:lineRule="auto"/>
        <w:jc w:val="right"/>
        <w:rPr>
          <w:sz w:val="30"/>
          <w:szCs w:val="30"/>
        </w:rPr>
      </w:pP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</w:t>
      </w:r>
      <w:r w:rsidR="002F18F3">
        <w:rPr>
          <w:sz w:val="30"/>
          <w:szCs w:val="30"/>
        </w:rPr>
        <w:t xml:space="preserve"> </w:t>
      </w:r>
      <w:r>
        <w:rPr>
          <w:sz w:val="30"/>
          <w:szCs w:val="30"/>
        </w:rPr>
        <w:t>и несовершеннолетних детей за 201</w:t>
      </w:r>
      <w:r w:rsidR="002F18F3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2F18F3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F27688" w:rsidRPr="00BA17CC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842"/>
      </w:tblGrid>
      <w:tr w:rsidR="00F27688" w:rsidTr="00F27688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F27688" w:rsidTr="00F27688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27688" w:rsidRPr="003B3FAC" w:rsidTr="00F27688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Короткова Ольга Сергеевна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2D2CB2" w:rsidP="00C5148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D314CC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</w:t>
            </w:r>
            <w:r w:rsidR="004F5AF8">
              <w:rPr>
                <w:sz w:val="22"/>
                <w:szCs w:val="22"/>
              </w:rPr>
              <w:t>№68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2F18F3" w:rsidRDefault="00EB6BA2" w:rsidP="00EB6BA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858,387</w:t>
            </w:r>
            <w:r w:rsidR="002F18F3" w:rsidRPr="002F18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F2768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D314CC" w:rsidP="00BE6CB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 в общежитии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D314CC" w:rsidP="00EB6BA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436E2A" w:rsidRDefault="00D314CC" w:rsidP="00D314CC">
            <w:pPr>
              <w:pStyle w:val="ConsPlusCell"/>
              <w:numPr>
                <w:ilvl w:val="0"/>
                <w:numId w:val="22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автомобиль: </w:t>
            </w:r>
            <w:hyperlink r:id="rId9" w:tgtFrame="_blank" w:history="1">
              <w:proofErr w:type="spellStart"/>
              <w:r w:rsidR="002F18F3" w:rsidRPr="00436E2A">
                <w:rPr>
                  <w:rStyle w:val="a3"/>
                  <w:color w:val="auto"/>
                  <w:sz w:val="22"/>
                  <w:szCs w:val="22"/>
                  <w:u w:val="none"/>
                  <w:shd w:val="clear" w:color="auto" w:fill="FFFFFF"/>
                </w:rPr>
                <w:t>Toyota</w:t>
              </w:r>
              <w:proofErr w:type="spellEnd"/>
              <w:r w:rsidR="002F18F3" w:rsidRPr="00436E2A">
                <w:rPr>
                  <w:rStyle w:val="a3"/>
                  <w:color w:val="auto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2F18F3" w:rsidRPr="00436E2A">
                <w:rPr>
                  <w:rStyle w:val="a3"/>
                  <w:color w:val="auto"/>
                  <w:sz w:val="22"/>
                  <w:szCs w:val="22"/>
                  <w:u w:val="none"/>
                  <w:shd w:val="clear" w:color="auto" w:fill="FFFFFF"/>
                </w:rPr>
                <w:t>Land</w:t>
              </w:r>
              <w:proofErr w:type="spellEnd"/>
              <w:r w:rsidR="002F18F3" w:rsidRPr="00436E2A">
                <w:rPr>
                  <w:rStyle w:val="a3"/>
                  <w:color w:val="auto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2F18F3" w:rsidRPr="00436E2A">
                <w:rPr>
                  <w:rStyle w:val="a3"/>
                  <w:color w:val="auto"/>
                  <w:sz w:val="22"/>
                  <w:szCs w:val="22"/>
                  <w:u w:val="none"/>
                  <w:shd w:val="clear" w:color="auto" w:fill="FFFFFF"/>
                </w:rPr>
                <w:t>Cruiser</w:t>
              </w:r>
              <w:proofErr w:type="spellEnd"/>
              <w:r w:rsidR="002F18F3" w:rsidRPr="00436E2A">
                <w:rPr>
                  <w:rStyle w:val="apple-converted-space"/>
                  <w:sz w:val="22"/>
                  <w:szCs w:val="22"/>
                  <w:shd w:val="clear" w:color="auto" w:fill="FFFFFF"/>
                </w:rPr>
                <w:t> </w:t>
              </w:r>
            </w:hyperlink>
            <w:r w:rsidR="002F18F3" w:rsidRPr="00436E2A">
              <w:rPr>
                <w:sz w:val="22"/>
                <w:szCs w:val="22"/>
              </w:rPr>
              <w:t>200</w:t>
            </w:r>
          </w:p>
          <w:p w:rsidR="00D314CC" w:rsidRDefault="00D314CC" w:rsidP="00D314CC">
            <w:pPr>
              <w:pStyle w:val="ConsPlusCell"/>
              <w:numPr>
                <w:ilvl w:val="0"/>
                <w:numId w:val="22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Грузовой автомобиль:</w:t>
            </w:r>
          </w:p>
          <w:p w:rsidR="00D314CC" w:rsidRPr="00E04731" w:rsidRDefault="00D314CC" w:rsidP="00E04731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="00E04731">
              <w:rPr>
                <w:sz w:val="22"/>
                <w:szCs w:val="22"/>
                <w:lang w:val="en-US"/>
              </w:rPr>
              <w:t>MAN</w:t>
            </w:r>
          </w:p>
        </w:tc>
      </w:tr>
      <w:tr w:rsidR="00D314CC" w:rsidRPr="003B3FAC" w:rsidTr="00F27688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E6CB9">
              <w:rPr>
                <w:sz w:val="22"/>
                <w:szCs w:val="22"/>
              </w:rPr>
              <w:t>упруг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E0473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32B6" w:rsidRDefault="002F18F3" w:rsidP="002F18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E32B6">
              <w:rPr>
                <w:sz w:val="24"/>
                <w:szCs w:val="24"/>
              </w:rPr>
              <w:t>94,779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6E1C2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 в общежитии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EB6BA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6E1C2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Default="00D314CC" w:rsidP="00D314CC">
            <w:pPr>
              <w:pStyle w:val="ConsPlusCell"/>
              <w:numPr>
                <w:ilvl w:val="0"/>
                <w:numId w:val="23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Полуприцеп-цистерна:</w:t>
            </w:r>
          </w:p>
          <w:p w:rsidR="00D314CC" w:rsidRPr="00E04731" w:rsidRDefault="00E04731" w:rsidP="00D314CC">
            <w:pPr>
              <w:pStyle w:val="ConsPlusCell"/>
              <w:ind w:left="303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Hyundai</w:t>
            </w:r>
          </w:p>
        </w:tc>
      </w:tr>
      <w:tr w:rsidR="00D314CC" w:rsidRPr="003B3FAC" w:rsidTr="00F27688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6E1C2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 в общежитии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EB6BA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BE6CB9" w:rsidRDefault="00D314CC" w:rsidP="006E1C2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D314CC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2F18F3" w:rsidRDefault="002F18F3" w:rsidP="00F27688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sectPr w:rsidR="002F18F3" w:rsidSect="00763727">
      <w:pgSz w:w="16838" w:h="11906" w:orient="landscape"/>
      <w:pgMar w:top="851" w:right="567" w:bottom="1701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02C" w:rsidRDefault="00EC702C" w:rsidP="001E074F">
      <w:r>
        <w:separator/>
      </w:r>
    </w:p>
  </w:endnote>
  <w:endnote w:type="continuationSeparator" w:id="0">
    <w:p w:rsidR="00EC702C" w:rsidRDefault="00EC702C" w:rsidP="001E0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02C" w:rsidRDefault="00EC702C" w:rsidP="001E074F">
      <w:r>
        <w:separator/>
      </w:r>
    </w:p>
  </w:footnote>
  <w:footnote w:type="continuationSeparator" w:id="0">
    <w:p w:rsidR="00EC702C" w:rsidRDefault="00EC702C" w:rsidP="001E0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7A21"/>
    <w:multiLevelType w:val="hybridMultilevel"/>
    <w:tmpl w:val="1BCA6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A4956"/>
    <w:multiLevelType w:val="hybridMultilevel"/>
    <w:tmpl w:val="81B6B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47A15"/>
    <w:multiLevelType w:val="hybridMultilevel"/>
    <w:tmpl w:val="A0988B92"/>
    <w:lvl w:ilvl="0" w:tplc="BCCC5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93BB4"/>
    <w:multiLevelType w:val="hybridMultilevel"/>
    <w:tmpl w:val="97A04DC4"/>
    <w:lvl w:ilvl="0" w:tplc="219A854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195175E4"/>
    <w:multiLevelType w:val="hybridMultilevel"/>
    <w:tmpl w:val="FC18B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31FE9"/>
    <w:multiLevelType w:val="hybridMultilevel"/>
    <w:tmpl w:val="8F820646"/>
    <w:lvl w:ilvl="0" w:tplc="E640E4F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227354BB"/>
    <w:multiLevelType w:val="hybridMultilevel"/>
    <w:tmpl w:val="1AD859E8"/>
    <w:lvl w:ilvl="0" w:tplc="E4063C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B9311C"/>
    <w:multiLevelType w:val="hybridMultilevel"/>
    <w:tmpl w:val="C56AE618"/>
    <w:lvl w:ilvl="0" w:tplc="400A2A8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8EF1089"/>
    <w:multiLevelType w:val="hybridMultilevel"/>
    <w:tmpl w:val="32CC188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2EF40BB5"/>
    <w:multiLevelType w:val="hybridMultilevel"/>
    <w:tmpl w:val="94CCFA56"/>
    <w:lvl w:ilvl="0" w:tplc="BCF23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200B8D"/>
    <w:multiLevelType w:val="hybridMultilevel"/>
    <w:tmpl w:val="1F88FD5E"/>
    <w:lvl w:ilvl="0" w:tplc="D4EAA7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597ACC"/>
    <w:multiLevelType w:val="hybridMultilevel"/>
    <w:tmpl w:val="69844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2B30FE"/>
    <w:multiLevelType w:val="hybridMultilevel"/>
    <w:tmpl w:val="1102FFEC"/>
    <w:lvl w:ilvl="0" w:tplc="E8C445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56B33"/>
    <w:multiLevelType w:val="hybridMultilevel"/>
    <w:tmpl w:val="E2F8F03C"/>
    <w:lvl w:ilvl="0" w:tplc="5B60E2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A962EC"/>
    <w:multiLevelType w:val="multilevel"/>
    <w:tmpl w:val="58B6C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5">
    <w:nsid w:val="5183543F"/>
    <w:multiLevelType w:val="hybridMultilevel"/>
    <w:tmpl w:val="7502670E"/>
    <w:lvl w:ilvl="0" w:tplc="DBD410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E2E5CD6"/>
    <w:multiLevelType w:val="hybridMultilevel"/>
    <w:tmpl w:val="255A34D4"/>
    <w:lvl w:ilvl="0" w:tplc="CB400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4444D01"/>
    <w:multiLevelType w:val="hybridMultilevel"/>
    <w:tmpl w:val="CD642D24"/>
    <w:lvl w:ilvl="0" w:tplc="266415E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FF6BCE"/>
    <w:multiLevelType w:val="hybridMultilevel"/>
    <w:tmpl w:val="030AD1A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25204D3"/>
    <w:multiLevelType w:val="hybridMultilevel"/>
    <w:tmpl w:val="95A8C284"/>
    <w:lvl w:ilvl="0" w:tplc="E9089990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743B4"/>
    <w:multiLevelType w:val="hybridMultilevel"/>
    <w:tmpl w:val="31DAF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54541"/>
    <w:multiLevelType w:val="hybridMultilevel"/>
    <w:tmpl w:val="75C6C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BDD25EE"/>
    <w:multiLevelType w:val="hybridMultilevel"/>
    <w:tmpl w:val="19900E68"/>
    <w:lvl w:ilvl="0" w:tplc="E80A72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12"/>
  </w:num>
  <w:num w:numId="5">
    <w:abstractNumId w:val="2"/>
  </w:num>
  <w:num w:numId="6">
    <w:abstractNumId w:val="18"/>
  </w:num>
  <w:num w:numId="7">
    <w:abstractNumId w:val="14"/>
  </w:num>
  <w:num w:numId="8">
    <w:abstractNumId w:val="13"/>
  </w:num>
  <w:num w:numId="9">
    <w:abstractNumId w:val="16"/>
  </w:num>
  <w:num w:numId="10">
    <w:abstractNumId w:val="21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9"/>
  </w:num>
  <w:num w:numId="17">
    <w:abstractNumId w:val="9"/>
  </w:num>
  <w:num w:numId="18">
    <w:abstractNumId w:val="20"/>
  </w:num>
  <w:num w:numId="19">
    <w:abstractNumId w:val="4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0C1"/>
    <w:rsid w:val="0000374E"/>
    <w:rsid w:val="00007D97"/>
    <w:rsid w:val="000100D3"/>
    <w:rsid w:val="000122E3"/>
    <w:rsid w:val="00016720"/>
    <w:rsid w:val="00022D7E"/>
    <w:rsid w:val="000257A1"/>
    <w:rsid w:val="000339CD"/>
    <w:rsid w:val="0003647F"/>
    <w:rsid w:val="00037D54"/>
    <w:rsid w:val="00064F4B"/>
    <w:rsid w:val="000661AF"/>
    <w:rsid w:val="00075BB3"/>
    <w:rsid w:val="00076915"/>
    <w:rsid w:val="0008294D"/>
    <w:rsid w:val="000851FD"/>
    <w:rsid w:val="00085578"/>
    <w:rsid w:val="00091A13"/>
    <w:rsid w:val="000A1D4E"/>
    <w:rsid w:val="000A66BC"/>
    <w:rsid w:val="000A7CA2"/>
    <w:rsid w:val="000B2E23"/>
    <w:rsid w:val="000B5320"/>
    <w:rsid w:val="000C0071"/>
    <w:rsid w:val="000C2AD7"/>
    <w:rsid w:val="000D118A"/>
    <w:rsid w:val="000D154B"/>
    <w:rsid w:val="000D615C"/>
    <w:rsid w:val="000E4D6D"/>
    <w:rsid w:val="000F054C"/>
    <w:rsid w:val="000F2F30"/>
    <w:rsid w:val="00100301"/>
    <w:rsid w:val="001043A7"/>
    <w:rsid w:val="001058A5"/>
    <w:rsid w:val="001144C1"/>
    <w:rsid w:val="001152BB"/>
    <w:rsid w:val="00117BEB"/>
    <w:rsid w:val="001205E3"/>
    <w:rsid w:val="001251BF"/>
    <w:rsid w:val="001261A0"/>
    <w:rsid w:val="001269F3"/>
    <w:rsid w:val="0012758F"/>
    <w:rsid w:val="001343D1"/>
    <w:rsid w:val="00134689"/>
    <w:rsid w:val="001463C6"/>
    <w:rsid w:val="001477F6"/>
    <w:rsid w:val="00150FFB"/>
    <w:rsid w:val="001511A2"/>
    <w:rsid w:val="001550E8"/>
    <w:rsid w:val="001573FB"/>
    <w:rsid w:val="001600B3"/>
    <w:rsid w:val="00160634"/>
    <w:rsid w:val="00161346"/>
    <w:rsid w:val="0016140D"/>
    <w:rsid w:val="00162E70"/>
    <w:rsid w:val="00163595"/>
    <w:rsid w:val="00164F6F"/>
    <w:rsid w:val="00172006"/>
    <w:rsid w:val="00177797"/>
    <w:rsid w:val="00185558"/>
    <w:rsid w:val="00195677"/>
    <w:rsid w:val="00196367"/>
    <w:rsid w:val="001B0875"/>
    <w:rsid w:val="001B1C61"/>
    <w:rsid w:val="001B2C0E"/>
    <w:rsid w:val="001C0B82"/>
    <w:rsid w:val="001C3D02"/>
    <w:rsid w:val="001D0116"/>
    <w:rsid w:val="001D1841"/>
    <w:rsid w:val="001D1A82"/>
    <w:rsid w:val="001D5398"/>
    <w:rsid w:val="001D5BBB"/>
    <w:rsid w:val="001D7810"/>
    <w:rsid w:val="001E074F"/>
    <w:rsid w:val="001E0B3D"/>
    <w:rsid w:val="001F4850"/>
    <w:rsid w:val="001F73E9"/>
    <w:rsid w:val="001F7696"/>
    <w:rsid w:val="001F7B4E"/>
    <w:rsid w:val="0020108A"/>
    <w:rsid w:val="00205C83"/>
    <w:rsid w:val="002070CD"/>
    <w:rsid w:val="00214CBC"/>
    <w:rsid w:val="00214CD3"/>
    <w:rsid w:val="00216B28"/>
    <w:rsid w:val="00221A77"/>
    <w:rsid w:val="002344B4"/>
    <w:rsid w:val="0023455F"/>
    <w:rsid w:val="0023546A"/>
    <w:rsid w:val="00237A60"/>
    <w:rsid w:val="002434B9"/>
    <w:rsid w:val="00247C2B"/>
    <w:rsid w:val="00251216"/>
    <w:rsid w:val="00265DE1"/>
    <w:rsid w:val="002813FC"/>
    <w:rsid w:val="00284275"/>
    <w:rsid w:val="00286DEC"/>
    <w:rsid w:val="002A1C38"/>
    <w:rsid w:val="002A69E4"/>
    <w:rsid w:val="002B0191"/>
    <w:rsid w:val="002B1224"/>
    <w:rsid w:val="002C112E"/>
    <w:rsid w:val="002C733B"/>
    <w:rsid w:val="002D2CB2"/>
    <w:rsid w:val="002D6F96"/>
    <w:rsid w:val="002E44DD"/>
    <w:rsid w:val="002E53BF"/>
    <w:rsid w:val="002E65B0"/>
    <w:rsid w:val="002F18F3"/>
    <w:rsid w:val="002F1D29"/>
    <w:rsid w:val="00304EFF"/>
    <w:rsid w:val="00305392"/>
    <w:rsid w:val="00310DB2"/>
    <w:rsid w:val="0031125A"/>
    <w:rsid w:val="00331D7A"/>
    <w:rsid w:val="00334086"/>
    <w:rsid w:val="0033625F"/>
    <w:rsid w:val="00342498"/>
    <w:rsid w:val="00363EA0"/>
    <w:rsid w:val="00364962"/>
    <w:rsid w:val="003663B6"/>
    <w:rsid w:val="003719F0"/>
    <w:rsid w:val="003720C1"/>
    <w:rsid w:val="00373EAB"/>
    <w:rsid w:val="00384762"/>
    <w:rsid w:val="00385EE3"/>
    <w:rsid w:val="00391396"/>
    <w:rsid w:val="003A2CDE"/>
    <w:rsid w:val="003A486D"/>
    <w:rsid w:val="003A6E3A"/>
    <w:rsid w:val="003A73A2"/>
    <w:rsid w:val="003B34F6"/>
    <w:rsid w:val="003B4A05"/>
    <w:rsid w:val="003B5A53"/>
    <w:rsid w:val="003B6666"/>
    <w:rsid w:val="003B6C96"/>
    <w:rsid w:val="003C359B"/>
    <w:rsid w:val="003C532D"/>
    <w:rsid w:val="003C6750"/>
    <w:rsid w:val="003D71AF"/>
    <w:rsid w:val="003F0424"/>
    <w:rsid w:val="003F09D6"/>
    <w:rsid w:val="003F2506"/>
    <w:rsid w:val="003F43E0"/>
    <w:rsid w:val="003F7E3A"/>
    <w:rsid w:val="00400F83"/>
    <w:rsid w:val="00406B2A"/>
    <w:rsid w:val="00412F9A"/>
    <w:rsid w:val="0042469B"/>
    <w:rsid w:val="00425AF1"/>
    <w:rsid w:val="00431C73"/>
    <w:rsid w:val="00435D8A"/>
    <w:rsid w:val="00436E2A"/>
    <w:rsid w:val="00440850"/>
    <w:rsid w:val="00440970"/>
    <w:rsid w:val="00443263"/>
    <w:rsid w:val="00443D5D"/>
    <w:rsid w:val="00446832"/>
    <w:rsid w:val="0046277B"/>
    <w:rsid w:val="00472961"/>
    <w:rsid w:val="00472AC1"/>
    <w:rsid w:val="00475762"/>
    <w:rsid w:val="0048608E"/>
    <w:rsid w:val="00487CA7"/>
    <w:rsid w:val="00497EDB"/>
    <w:rsid w:val="004A03C9"/>
    <w:rsid w:val="004A46E9"/>
    <w:rsid w:val="004A57B8"/>
    <w:rsid w:val="004A743A"/>
    <w:rsid w:val="004B3578"/>
    <w:rsid w:val="004C4194"/>
    <w:rsid w:val="004C7A38"/>
    <w:rsid w:val="004E1DFD"/>
    <w:rsid w:val="004F077E"/>
    <w:rsid w:val="004F5AF8"/>
    <w:rsid w:val="00503A8D"/>
    <w:rsid w:val="00503CF3"/>
    <w:rsid w:val="00503F52"/>
    <w:rsid w:val="005042C4"/>
    <w:rsid w:val="0050443E"/>
    <w:rsid w:val="00515DA1"/>
    <w:rsid w:val="0052143D"/>
    <w:rsid w:val="00533A99"/>
    <w:rsid w:val="0053568F"/>
    <w:rsid w:val="00540C9A"/>
    <w:rsid w:val="00543011"/>
    <w:rsid w:val="0054521D"/>
    <w:rsid w:val="00545596"/>
    <w:rsid w:val="00557D3B"/>
    <w:rsid w:val="00561E1A"/>
    <w:rsid w:val="0056624A"/>
    <w:rsid w:val="00566793"/>
    <w:rsid w:val="00571757"/>
    <w:rsid w:val="00577EED"/>
    <w:rsid w:val="00580E73"/>
    <w:rsid w:val="00582062"/>
    <w:rsid w:val="005822C3"/>
    <w:rsid w:val="00582393"/>
    <w:rsid w:val="00584AE1"/>
    <w:rsid w:val="00591BEE"/>
    <w:rsid w:val="00592354"/>
    <w:rsid w:val="005939A2"/>
    <w:rsid w:val="005B2297"/>
    <w:rsid w:val="005C0A43"/>
    <w:rsid w:val="005C4D83"/>
    <w:rsid w:val="005C7B2B"/>
    <w:rsid w:val="005D29F5"/>
    <w:rsid w:val="005E2CF2"/>
    <w:rsid w:val="005E5853"/>
    <w:rsid w:val="005F1A59"/>
    <w:rsid w:val="006028F4"/>
    <w:rsid w:val="00607514"/>
    <w:rsid w:val="006118CC"/>
    <w:rsid w:val="00613471"/>
    <w:rsid w:val="00613913"/>
    <w:rsid w:val="0061711A"/>
    <w:rsid w:val="00627A5A"/>
    <w:rsid w:val="00627C89"/>
    <w:rsid w:val="00634CF2"/>
    <w:rsid w:val="006373E3"/>
    <w:rsid w:val="00642833"/>
    <w:rsid w:val="00644D9E"/>
    <w:rsid w:val="00662279"/>
    <w:rsid w:val="00662704"/>
    <w:rsid w:val="00662AED"/>
    <w:rsid w:val="0068124E"/>
    <w:rsid w:val="00684C73"/>
    <w:rsid w:val="00696ADC"/>
    <w:rsid w:val="006A0543"/>
    <w:rsid w:val="006A7EC0"/>
    <w:rsid w:val="006A7FF0"/>
    <w:rsid w:val="006B092E"/>
    <w:rsid w:val="006B120B"/>
    <w:rsid w:val="006C5241"/>
    <w:rsid w:val="006D005E"/>
    <w:rsid w:val="006D2F97"/>
    <w:rsid w:val="006D317D"/>
    <w:rsid w:val="006D3C89"/>
    <w:rsid w:val="006D6641"/>
    <w:rsid w:val="006D6CC3"/>
    <w:rsid w:val="006E33E0"/>
    <w:rsid w:val="006E3959"/>
    <w:rsid w:val="006E78D9"/>
    <w:rsid w:val="006F194D"/>
    <w:rsid w:val="006F2EDA"/>
    <w:rsid w:val="006F3453"/>
    <w:rsid w:val="006F5BB6"/>
    <w:rsid w:val="006F79B7"/>
    <w:rsid w:val="0070400D"/>
    <w:rsid w:val="00705BFC"/>
    <w:rsid w:val="00706246"/>
    <w:rsid w:val="00707348"/>
    <w:rsid w:val="0070752F"/>
    <w:rsid w:val="007078AE"/>
    <w:rsid w:val="00714B65"/>
    <w:rsid w:val="00721CF4"/>
    <w:rsid w:val="00722B84"/>
    <w:rsid w:val="0072432E"/>
    <w:rsid w:val="00730B01"/>
    <w:rsid w:val="0073419B"/>
    <w:rsid w:val="00746121"/>
    <w:rsid w:val="00752BEC"/>
    <w:rsid w:val="00753D63"/>
    <w:rsid w:val="0075543C"/>
    <w:rsid w:val="00761E14"/>
    <w:rsid w:val="00763727"/>
    <w:rsid w:val="00764218"/>
    <w:rsid w:val="0076456C"/>
    <w:rsid w:val="0077284B"/>
    <w:rsid w:val="00776362"/>
    <w:rsid w:val="00782A3B"/>
    <w:rsid w:val="00783AE9"/>
    <w:rsid w:val="0079055D"/>
    <w:rsid w:val="00797AFB"/>
    <w:rsid w:val="007A09BC"/>
    <w:rsid w:val="007B12D1"/>
    <w:rsid w:val="007B1FB2"/>
    <w:rsid w:val="007B3C98"/>
    <w:rsid w:val="007E0FE7"/>
    <w:rsid w:val="007E3E72"/>
    <w:rsid w:val="007E45E4"/>
    <w:rsid w:val="007F1BC1"/>
    <w:rsid w:val="007F220D"/>
    <w:rsid w:val="007F344C"/>
    <w:rsid w:val="00803B00"/>
    <w:rsid w:val="00804A75"/>
    <w:rsid w:val="00805B69"/>
    <w:rsid w:val="00807000"/>
    <w:rsid w:val="00813D9B"/>
    <w:rsid w:val="00814ACA"/>
    <w:rsid w:val="008163D7"/>
    <w:rsid w:val="008201AF"/>
    <w:rsid w:val="0082112D"/>
    <w:rsid w:val="00827917"/>
    <w:rsid w:val="00830E85"/>
    <w:rsid w:val="00834690"/>
    <w:rsid w:val="00834961"/>
    <w:rsid w:val="00834BF5"/>
    <w:rsid w:val="00843963"/>
    <w:rsid w:val="00846345"/>
    <w:rsid w:val="0084733C"/>
    <w:rsid w:val="00851510"/>
    <w:rsid w:val="0085705C"/>
    <w:rsid w:val="00857A5A"/>
    <w:rsid w:val="00862089"/>
    <w:rsid w:val="0086363D"/>
    <w:rsid w:val="008715D4"/>
    <w:rsid w:val="0087457A"/>
    <w:rsid w:val="00877875"/>
    <w:rsid w:val="0088149C"/>
    <w:rsid w:val="00886EC9"/>
    <w:rsid w:val="00887AE8"/>
    <w:rsid w:val="00887D7A"/>
    <w:rsid w:val="00890654"/>
    <w:rsid w:val="00891600"/>
    <w:rsid w:val="00893942"/>
    <w:rsid w:val="008A01B6"/>
    <w:rsid w:val="008A46EB"/>
    <w:rsid w:val="008A4997"/>
    <w:rsid w:val="008A5BC3"/>
    <w:rsid w:val="008A78A9"/>
    <w:rsid w:val="008B2EA3"/>
    <w:rsid w:val="008B39C3"/>
    <w:rsid w:val="008B5163"/>
    <w:rsid w:val="008C18BF"/>
    <w:rsid w:val="008C1B5E"/>
    <w:rsid w:val="008C4670"/>
    <w:rsid w:val="008C7C9D"/>
    <w:rsid w:val="008D2500"/>
    <w:rsid w:val="008D72EC"/>
    <w:rsid w:val="008E410A"/>
    <w:rsid w:val="008E529C"/>
    <w:rsid w:val="008E58A7"/>
    <w:rsid w:val="008E661C"/>
    <w:rsid w:val="00900543"/>
    <w:rsid w:val="00901950"/>
    <w:rsid w:val="00903B79"/>
    <w:rsid w:val="009043F4"/>
    <w:rsid w:val="00911437"/>
    <w:rsid w:val="0092084A"/>
    <w:rsid w:val="00921E73"/>
    <w:rsid w:val="009226D0"/>
    <w:rsid w:val="00924FD0"/>
    <w:rsid w:val="00930FA2"/>
    <w:rsid w:val="00931832"/>
    <w:rsid w:val="009523C2"/>
    <w:rsid w:val="00957BC1"/>
    <w:rsid w:val="00964FE0"/>
    <w:rsid w:val="009651F5"/>
    <w:rsid w:val="00971799"/>
    <w:rsid w:val="00975097"/>
    <w:rsid w:val="00975257"/>
    <w:rsid w:val="00981D45"/>
    <w:rsid w:val="00986107"/>
    <w:rsid w:val="009966D1"/>
    <w:rsid w:val="009A65FB"/>
    <w:rsid w:val="009B55F2"/>
    <w:rsid w:val="009B6BF4"/>
    <w:rsid w:val="009B730C"/>
    <w:rsid w:val="009C32B6"/>
    <w:rsid w:val="009C68D4"/>
    <w:rsid w:val="009D0BA0"/>
    <w:rsid w:val="009D5F9A"/>
    <w:rsid w:val="00A128D1"/>
    <w:rsid w:val="00A20513"/>
    <w:rsid w:val="00A416A8"/>
    <w:rsid w:val="00A43EAA"/>
    <w:rsid w:val="00A66264"/>
    <w:rsid w:val="00A670A4"/>
    <w:rsid w:val="00A73352"/>
    <w:rsid w:val="00A739F6"/>
    <w:rsid w:val="00AA070A"/>
    <w:rsid w:val="00AA67BE"/>
    <w:rsid w:val="00AA7C18"/>
    <w:rsid w:val="00AA7E2B"/>
    <w:rsid w:val="00AC00B0"/>
    <w:rsid w:val="00AC05A2"/>
    <w:rsid w:val="00AC2430"/>
    <w:rsid w:val="00AC3E07"/>
    <w:rsid w:val="00AE03C3"/>
    <w:rsid w:val="00AE2212"/>
    <w:rsid w:val="00AE252D"/>
    <w:rsid w:val="00AE3CE6"/>
    <w:rsid w:val="00AF1659"/>
    <w:rsid w:val="00AF5753"/>
    <w:rsid w:val="00B0448A"/>
    <w:rsid w:val="00B0645C"/>
    <w:rsid w:val="00B11719"/>
    <w:rsid w:val="00B12287"/>
    <w:rsid w:val="00B1614B"/>
    <w:rsid w:val="00B22D48"/>
    <w:rsid w:val="00B406B5"/>
    <w:rsid w:val="00B47D3D"/>
    <w:rsid w:val="00B50637"/>
    <w:rsid w:val="00B52148"/>
    <w:rsid w:val="00B5689B"/>
    <w:rsid w:val="00B747FD"/>
    <w:rsid w:val="00B74F38"/>
    <w:rsid w:val="00B76D40"/>
    <w:rsid w:val="00B84ACB"/>
    <w:rsid w:val="00B86CD6"/>
    <w:rsid w:val="00B9422B"/>
    <w:rsid w:val="00B96D9C"/>
    <w:rsid w:val="00BA2DD9"/>
    <w:rsid w:val="00BA7D6D"/>
    <w:rsid w:val="00BB06E5"/>
    <w:rsid w:val="00BB0FAB"/>
    <w:rsid w:val="00BB1BB7"/>
    <w:rsid w:val="00BC2D52"/>
    <w:rsid w:val="00BC738F"/>
    <w:rsid w:val="00BC7B05"/>
    <w:rsid w:val="00BD28EE"/>
    <w:rsid w:val="00BE32B6"/>
    <w:rsid w:val="00BE6CB9"/>
    <w:rsid w:val="00BF158D"/>
    <w:rsid w:val="00BF2891"/>
    <w:rsid w:val="00BF6891"/>
    <w:rsid w:val="00BF7BFB"/>
    <w:rsid w:val="00BF7D11"/>
    <w:rsid w:val="00C015ED"/>
    <w:rsid w:val="00C0304B"/>
    <w:rsid w:val="00C04592"/>
    <w:rsid w:val="00C06894"/>
    <w:rsid w:val="00C1039D"/>
    <w:rsid w:val="00C11802"/>
    <w:rsid w:val="00C205F6"/>
    <w:rsid w:val="00C22015"/>
    <w:rsid w:val="00C24176"/>
    <w:rsid w:val="00C26D08"/>
    <w:rsid w:val="00C331DC"/>
    <w:rsid w:val="00C34576"/>
    <w:rsid w:val="00C34A43"/>
    <w:rsid w:val="00C40A92"/>
    <w:rsid w:val="00C43C20"/>
    <w:rsid w:val="00C44DB2"/>
    <w:rsid w:val="00C51485"/>
    <w:rsid w:val="00C535AF"/>
    <w:rsid w:val="00C552B5"/>
    <w:rsid w:val="00C64FA2"/>
    <w:rsid w:val="00C65B35"/>
    <w:rsid w:val="00C76272"/>
    <w:rsid w:val="00C867CC"/>
    <w:rsid w:val="00C92E71"/>
    <w:rsid w:val="00C932BC"/>
    <w:rsid w:val="00CB2A40"/>
    <w:rsid w:val="00CB6A33"/>
    <w:rsid w:val="00CC1323"/>
    <w:rsid w:val="00CC51F6"/>
    <w:rsid w:val="00CD10D1"/>
    <w:rsid w:val="00CD1646"/>
    <w:rsid w:val="00CD2EAA"/>
    <w:rsid w:val="00CD55DB"/>
    <w:rsid w:val="00CD67BF"/>
    <w:rsid w:val="00CE5E60"/>
    <w:rsid w:val="00D01CA0"/>
    <w:rsid w:val="00D028E4"/>
    <w:rsid w:val="00D054C9"/>
    <w:rsid w:val="00D0690A"/>
    <w:rsid w:val="00D11BA6"/>
    <w:rsid w:val="00D172D3"/>
    <w:rsid w:val="00D2431F"/>
    <w:rsid w:val="00D278F1"/>
    <w:rsid w:val="00D314CC"/>
    <w:rsid w:val="00D43F11"/>
    <w:rsid w:val="00D478A0"/>
    <w:rsid w:val="00D52152"/>
    <w:rsid w:val="00D5446F"/>
    <w:rsid w:val="00D5557F"/>
    <w:rsid w:val="00D816C3"/>
    <w:rsid w:val="00D81E03"/>
    <w:rsid w:val="00D90299"/>
    <w:rsid w:val="00D930F8"/>
    <w:rsid w:val="00D9539A"/>
    <w:rsid w:val="00D95554"/>
    <w:rsid w:val="00DA7B59"/>
    <w:rsid w:val="00DB61BE"/>
    <w:rsid w:val="00DC4597"/>
    <w:rsid w:val="00DC6884"/>
    <w:rsid w:val="00DD126D"/>
    <w:rsid w:val="00DD34D1"/>
    <w:rsid w:val="00DD558C"/>
    <w:rsid w:val="00DE0A66"/>
    <w:rsid w:val="00DE0D5B"/>
    <w:rsid w:val="00DE4F37"/>
    <w:rsid w:val="00DE7A2B"/>
    <w:rsid w:val="00E00698"/>
    <w:rsid w:val="00E00CFA"/>
    <w:rsid w:val="00E0304D"/>
    <w:rsid w:val="00E03FAC"/>
    <w:rsid w:val="00E04731"/>
    <w:rsid w:val="00E23DF4"/>
    <w:rsid w:val="00E25651"/>
    <w:rsid w:val="00E263BF"/>
    <w:rsid w:val="00E32221"/>
    <w:rsid w:val="00E32833"/>
    <w:rsid w:val="00E34091"/>
    <w:rsid w:val="00E37148"/>
    <w:rsid w:val="00E416EB"/>
    <w:rsid w:val="00E4178B"/>
    <w:rsid w:val="00E44F41"/>
    <w:rsid w:val="00E601A1"/>
    <w:rsid w:val="00E678CF"/>
    <w:rsid w:val="00E829A1"/>
    <w:rsid w:val="00E85827"/>
    <w:rsid w:val="00E8675F"/>
    <w:rsid w:val="00EA1C40"/>
    <w:rsid w:val="00EA3018"/>
    <w:rsid w:val="00EB1EEB"/>
    <w:rsid w:val="00EB56BA"/>
    <w:rsid w:val="00EB6BA2"/>
    <w:rsid w:val="00EB6D06"/>
    <w:rsid w:val="00EB7EDE"/>
    <w:rsid w:val="00EC0AEF"/>
    <w:rsid w:val="00EC4004"/>
    <w:rsid w:val="00EC702C"/>
    <w:rsid w:val="00ED785B"/>
    <w:rsid w:val="00EE187B"/>
    <w:rsid w:val="00EE284D"/>
    <w:rsid w:val="00EE3350"/>
    <w:rsid w:val="00EE7181"/>
    <w:rsid w:val="00EF0230"/>
    <w:rsid w:val="00EF5AC1"/>
    <w:rsid w:val="00EF7C43"/>
    <w:rsid w:val="00F069B5"/>
    <w:rsid w:val="00F07189"/>
    <w:rsid w:val="00F0794B"/>
    <w:rsid w:val="00F1735A"/>
    <w:rsid w:val="00F25275"/>
    <w:rsid w:val="00F27688"/>
    <w:rsid w:val="00F50654"/>
    <w:rsid w:val="00F50E83"/>
    <w:rsid w:val="00F576DB"/>
    <w:rsid w:val="00F6051F"/>
    <w:rsid w:val="00F60744"/>
    <w:rsid w:val="00F643B7"/>
    <w:rsid w:val="00F658BE"/>
    <w:rsid w:val="00F66820"/>
    <w:rsid w:val="00F8218E"/>
    <w:rsid w:val="00F838FF"/>
    <w:rsid w:val="00F85F30"/>
    <w:rsid w:val="00F86EF0"/>
    <w:rsid w:val="00F905C3"/>
    <w:rsid w:val="00F94BE7"/>
    <w:rsid w:val="00F95908"/>
    <w:rsid w:val="00FA1A1F"/>
    <w:rsid w:val="00FA270B"/>
    <w:rsid w:val="00FA46C9"/>
    <w:rsid w:val="00FA78E2"/>
    <w:rsid w:val="00FB430F"/>
    <w:rsid w:val="00FB769B"/>
    <w:rsid w:val="00FD0541"/>
    <w:rsid w:val="00FE4C63"/>
    <w:rsid w:val="00FF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BF"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747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E53BF"/>
    <w:pPr>
      <w:keepNext/>
      <w:tabs>
        <w:tab w:val="num" w:pos="720"/>
      </w:tabs>
      <w:ind w:left="720" w:hanging="720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F4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2E53BF"/>
    <w:rPr>
      <w:rFonts w:eastAsia="Times New Roman"/>
      <w:sz w:val="32"/>
      <w:szCs w:val="32"/>
      <w:lang w:eastAsia="ar-SA"/>
    </w:rPr>
  </w:style>
  <w:style w:type="character" w:styleId="a3">
    <w:name w:val="Hyperlink"/>
    <w:uiPriority w:val="99"/>
    <w:rsid w:val="002E53B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53B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E53BF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1E07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E074F"/>
    <w:rPr>
      <w:rFonts w:eastAsia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1E07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1E074F"/>
    <w:rPr>
      <w:rFonts w:eastAsia="Times New Roman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semiHidden/>
    <w:rsid w:val="00E44F41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table" w:styleId="aa">
    <w:name w:val="Table Grid"/>
    <w:basedOn w:val="a1"/>
    <w:rsid w:val="00E44F41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E44F4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ody Text Indent"/>
    <w:aliases w:val=" Знак"/>
    <w:basedOn w:val="a"/>
    <w:link w:val="ad"/>
    <w:rsid w:val="00E44F41"/>
    <w:pPr>
      <w:suppressAutoHyphens w:val="0"/>
      <w:ind w:left="5664"/>
    </w:pPr>
    <w:rPr>
      <w:sz w:val="28"/>
    </w:rPr>
  </w:style>
  <w:style w:type="character" w:customStyle="1" w:styleId="ad">
    <w:name w:val="Основной текст с отступом Знак"/>
    <w:aliases w:val=" Знак Знак"/>
    <w:link w:val="ac"/>
    <w:rsid w:val="00E44F41"/>
    <w:rPr>
      <w:rFonts w:eastAsia="Times New Roman"/>
      <w:sz w:val="28"/>
      <w:szCs w:val="24"/>
    </w:rPr>
  </w:style>
  <w:style w:type="paragraph" w:customStyle="1" w:styleId="ConsPlusNormal">
    <w:name w:val="ConsPlusNormal"/>
    <w:rsid w:val="00783A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link w:val="1"/>
    <w:uiPriority w:val="9"/>
    <w:rsid w:val="00B747F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ae">
    <w:name w:val="Strong"/>
    <w:uiPriority w:val="22"/>
    <w:qFormat/>
    <w:rsid w:val="00B747FD"/>
    <w:rPr>
      <w:b/>
      <w:bCs/>
    </w:rPr>
  </w:style>
  <w:style w:type="character" w:styleId="af">
    <w:name w:val="Emphasis"/>
    <w:uiPriority w:val="20"/>
    <w:qFormat/>
    <w:rsid w:val="00B747FD"/>
    <w:rPr>
      <w:i/>
      <w:iCs/>
    </w:rPr>
  </w:style>
  <w:style w:type="character" w:customStyle="1" w:styleId="val">
    <w:name w:val="val"/>
    <w:basedOn w:val="a0"/>
    <w:rsid w:val="00AA070A"/>
  </w:style>
  <w:style w:type="paragraph" w:customStyle="1" w:styleId="ConsPlusNonformat">
    <w:name w:val="ConsPlusNonformat"/>
    <w:rsid w:val="00F94B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12">
    <w:name w:val="Font Style12"/>
    <w:rsid w:val="00F94BE7"/>
    <w:rPr>
      <w:rFonts w:ascii="Times New Roman" w:hAnsi="Times New Roman" w:cs="Times New Roman"/>
      <w:color w:val="000000"/>
      <w:sz w:val="26"/>
      <w:szCs w:val="26"/>
    </w:rPr>
  </w:style>
  <w:style w:type="paragraph" w:styleId="af0">
    <w:name w:val="Plain Text"/>
    <w:basedOn w:val="a"/>
    <w:link w:val="af1"/>
    <w:rsid w:val="00B5689B"/>
    <w:pPr>
      <w:suppressAutoHyphens w:val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link w:val="af0"/>
    <w:rsid w:val="00B5689B"/>
    <w:rPr>
      <w:rFonts w:ascii="Consolas" w:hAnsi="Consolas"/>
      <w:sz w:val="21"/>
      <w:szCs w:val="21"/>
      <w:lang w:eastAsia="en-US"/>
    </w:rPr>
  </w:style>
  <w:style w:type="paragraph" w:styleId="af2">
    <w:name w:val="Normal (Web)"/>
    <w:basedOn w:val="a"/>
    <w:semiHidden/>
    <w:unhideWhenUsed/>
    <w:rsid w:val="00D01CA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3">
    <w:name w:val="Body Text"/>
    <w:basedOn w:val="a"/>
    <w:link w:val="af4"/>
    <w:uiPriority w:val="99"/>
    <w:unhideWhenUsed/>
    <w:rsid w:val="00162E70"/>
    <w:pPr>
      <w:spacing w:after="120"/>
    </w:pPr>
  </w:style>
  <w:style w:type="character" w:customStyle="1" w:styleId="af4">
    <w:name w:val="Основной текст Знак"/>
    <w:link w:val="af3"/>
    <w:uiPriority w:val="99"/>
    <w:rsid w:val="00162E70"/>
    <w:rPr>
      <w:rFonts w:eastAsia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F27688"/>
    <w:pPr>
      <w:autoSpaceDE w:val="0"/>
      <w:autoSpaceDN w:val="0"/>
      <w:adjustRightInd w:val="0"/>
    </w:pPr>
    <w:rPr>
      <w:sz w:val="30"/>
      <w:szCs w:val="30"/>
      <w:lang w:eastAsia="en-US"/>
    </w:rPr>
  </w:style>
  <w:style w:type="character" w:customStyle="1" w:styleId="apple-converted-space">
    <w:name w:val="apple-converted-space"/>
    <w:basedOn w:val="a0"/>
    <w:rsid w:val="002F1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3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oyota.ru/news_and_events/2015/unconditional-leadership.json" TargetMode="Externa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2;&#1086;&#1080;%20&#1087;&#1086;&#1083;&#1091;&#1095;&#1077;&#1085;&#1085;&#1099;&#1077;%20&#1092;&#1072;&#1081;&#1083;&#1099;\&#1073;&#1083;&#1072;&#1085;&#1082;%20&#1087;&#1088;&#1086;&#1076;&#1086;&#1083;&#1100;&#1085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DF57D3-73C6-42BA-BDF1-2F6E617BCBE3}"/>
</file>

<file path=customXml/itemProps2.xml><?xml version="1.0" encoding="utf-8"?>
<ds:datastoreItem xmlns:ds="http://schemas.openxmlformats.org/officeDocument/2006/customXml" ds:itemID="{8B770748-2778-411D-91DD-FD12BB99FCD4}"/>
</file>

<file path=customXml/itemProps3.xml><?xml version="1.0" encoding="utf-8"?>
<ds:datastoreItem xmlns:ds="http://schemas.openxmlformats.org/officeDocument/2006/customXml" ds:itemID="{CC1C1E1D-24DD-4EB2-89E9-463CB57175A2}"/>
</file>

<file path=customXml/itemProps4.xml><?xml version="1.0" encoding="utf-8"?>
<ds:datastoreItem xmlns:ds="http://schemas.openxmlformats.org/officeDocument/2006/customXml" ds:itemID="{326C42F6-8497-4F24-B03C-C6AEBC0CEAD5}"/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продольный</Template>
  <TotalTime>28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SVRADM</Company>
  <LinksUpToDate>false</LinksUpToDate>
  <CharactersWithSpaces>1142</CharactersWithSpaces>
  <SharedDoc>false</SharedDoc>
  <HLinks>
    <vt:vector size="12" baseType="variant">
      <vt:variant>
        <vt:i4>6488183</vt:i4>
      </vt:variant>
      <vt:variant>
        <vt:i4>3</vt:i4>
      </vt:variant>
      <vt:variant>
        <vt:i4>0</vt:i4>
      </vt:variant>
      <vt:variant>
        <vt:i4>5</vt:i4>
      </vt:variant>
      <vt:variant>
        <vt:lpwstr>http://www.admkrsk.ru/</vt:lpwstr>
      </vt:variant>
      <vt:variant>
        <vt:lpwstr/>
      </vt:variant>
      <vt:variant>
        <vt:i4>852013</vt:i4>
      </vt:variant>
      <vt:variant>
        <vt:i4>0</vt:i4>
      </vt:variant>
      <vt:variant>
        <vt:i4>0</vt:i4>
      </vt:variant>
      <vt:variant>
        <vt:i4>5</vt:i4>
      </vt:variant>
      <vt:variant>
        <vt:lpwstr>mailto:guo@admkrsk.ru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Мамаева Анна Викторовна</cp:lastModifiedBy>
  <cp:revision>16</cp:revision>
  <cp:lastPrinted>2015-04-07T03:40:00Z</cp:lastPrinted>
  <dcterms:created xsi:type="dcterms:W3CDTF">2014-03-31T13:31:00Z</dcterms:created>
  <dcterms:modified xsi:type="dcterms:W3CDTF">2015-04-21T01:35:00Z</dcterms:modified>
</cp:coreProperties>
</file>